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C54C8" w14:textId="77777777" w:rsidR="004F015C" w:rsidRDefault="004F015C" w:rsidP="004F01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SHROPHAM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04AD341B" w14:textId="77777777" w:rsidR="004F015C" w:rsidRDefault="004F015C" w:rsidP="004F01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Hospital, Bootham, York.</w:t>
      </w:r>
    </w:p>
    <w:p w14:paraId="03B4B32C" w14:textId="77777777" w:rsidR="004F015C" w:rsidRDefault="004F015C" w:rsidP="004F015C">
      <w:pPr>
        <w:pStyle w:val="NoSpacing"/>
        <w:rPr>
          <w:rFonts w:cs="Times New Roman"/>
          <w:szCs w:val="24"/>
        </w:rPr>
      </w:pPr>
    </w:p>
    <w:p w14:paraId="464A5DC6" w14:textId="77777777" w:rsidR="004F015C" w:rsidRDefault="004F015C" w:rsidP="004F015C">
      <w:pPr>
        <w:pStyle w:val="NoSpacing"/>
        <w:rPr>
          <w:rFonts w:cs="Times New Roman"/>
          <w:szCs w:val="24"/>
        </w:rPr>
      </w:pPr>
    </w:p>
    <w:p w14:paraId="2DFC5703" w14:textId="77777777" w:rsidR="004F015C" w:rsidRDefault="004F015C" w:rsidP="004F01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subdeacon in the conventual church of the Dominicans</w:t>
      </w:r>
    </w:p>
    <w:p w14:paraId="44A2DF03" w14:textId="77777777" w:rsidR="004F015C" w:rsidRDefault="004F015C" w:rsidP="004F01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37525686" w14:textId="77777777" w:rsidR="004F015C" w:rsidRDefault="004F015C" w:rsidP="004F01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p.1)</w:t>
      </w:r>
    </w:p>
    <w:p w14:paraId="6CCE23C0" w14:textId="77777777" w:rsidR="004F015C" w:rsidRDefault="004F015C" w:rsidP="004F015C">
      <w:pPr>
        <w:pStyle w:val="NoSpacing"/>
        <w:rPr>
          <w:rFonts w:cs="Times New Roman"/>
          <w:szCs w:val="24"/>
        </w:rPr>
      </w:pPr>
    </w:p>
    <w:p w14:paraId="3B3E6B1F" w14:textId="77777777" w:rsidR="004F015C" w:rsidRDefault="004F015C" w:rsidP="004F015C">
      <w:pPr>
        <w:pStyle w:val="NoSpacing"/>
        <w:rPr>
          <w:rFonts w:cs="Times New Roman"/>
          <w:szCs w:val="24"/>
        </w:rPr>
      </w:pPr>
    </w:p>
    <w:p w14:paraId="64A04D2A" w14:textId="77777777" w:rsidR="004F015C" w:rsidRDefault="004F015C" w:rsidP="004F015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2024</w:t>
      </w:r>
    </w:p>
    <w:p w14:paraId="50D0D1B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95E841" w14:textId="77777777" w:rsidR="004F015C" w:rsidRDefault="004F015C" w:rsidP="009139A6">
      <w:r>
        <w:separator/>
      </w:r>
    </w:p>
  </w:endnote>
  <w:endnote w:type="continuationSeparator" w:id="0">
    <w:p w14:paraId="6716E708" w14:textId="77777777" w:rsidR="004F015C" w:rsidRDefault="004F01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F56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F483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37C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E9CF5C" w14:textId="77777777" w:rsidR="004F015C" w:rsidRDefault="004F015C" w:rsidP="009139A6">
      <w:r>
        <w:separator/>
      </w:r>
    </w:p>
  </w:footnote>
  <w:footnote w:type="continuationSeparator" w:id="0">
    <w:p w14:paraId="3733ADC8" w14:textId="77777777" w:rsidR="004F015C" w:rsidRDefault="004F01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571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CA5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85F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15C"/>
    <w:rsid w:val="000666E0"/>
    <w:rsid w:val="001C5947"/>
    <w:rsid w:val="002510B7"/>
    <w:rsid w:val="00270799"/>
    <w:rsid w:val="004F015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27AB3"/>
  <w15:chartTrackingRefBased/>
  <w15:docId w15:val="{222F7364-291E-4108-B1CE-506B0035F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2024-07-06T15:55:00Z</dcterms:created>
  <dcterms:modified xsi:type="dcterms:W3CDTF">2024-07-06T15:56:00Z</dcterms:modified>
</cp:coreProperties>
</file>